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CDDB4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del BACHE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5F923448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EC8B98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40D1A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056771D8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C872550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F5099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3ABAA" w14:textId="77777777" w:rsidR="0055438C" w:rsidRDefault="0055438C" w:rsidP="0055438C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They made a plaint of land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cutler(q.v.), and his wife, Joan(q.v.).   (ibid.)</w:t>
      </w:r>
    </w:p>
    <w:p w14:paraId="76CD676E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05DC86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E9DA5F" w14:textId="77777777" w:rsidR="0055438C" w:rsidRDefault="0055438C" w:rsidP="005543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2022</w:t>
      </w:r>
    </w:p>
    <w:p w14:paraId="05FF3B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0A0BF" w14:textId="77777777" w:rsidR="0055438C" w:rsidRDefault="0055438C" w:rsidP="009139A6">
      <w:r>
        <w:separator/>
      </w:r>
    </w:p>
  </w:endnote>
  <w:endnote w:type="continuationSeparator" w:id="0">
    <w:p w14:paraId="4C96D766" w14:textId="77777777" w:rsidR="0055438C" w:rsidRDefault="005543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119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CEA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775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743E5" w14:textId="77777777" w:rsidR="0055438C" w:rsidRDefault="0055438C" w:rsidP="009139A6">
      <w:r>
        <w:separator/>
      </w:r>
    </w:p>
  </w:footnote>
  <w:footnote w:type="continuationSeparator" w:id="0">
    <w:p w14:paraId="01152BE7" w14:textId="77777777" w:rsidR="0055438C" w:rsidRDefault="005543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7A7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9F0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13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38C"/>
    <w:rsid w:val="000666E0"/>
    <w:rsid w:val="002510B7"/>
    <w:rsid w:val="0055438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49A92"/>
  <w15:chartTrackingRefBased/>
  <w15:docId w15:val="{B76B5842-4286-4AFB-B528-4D66FAAC0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543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2022-07-01T09:16:00Z</dcterms:created>
  <dcterms:modified xsi:type="dcterms:W3CDTF">2022-07-01T09:16:00Z</dcterms:modified>
</cp:coreProperties>
</file>